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325E" w:rsidRDefault="0019325E" w:rsidP="001932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PYLE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9325E" w:rsidRDefault="0019325E" w:rsidP="001932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Croydon, Surrey. Smith.</w:t>
      </w:r>
    </w:p>
    <w:p w:rsidR="0019325E" w:rsidRDefault="0019325E" w:rsidP="0019325E">
      <w:pPr>
        <w:rPr>
          <w:rFonts w:ascii="Times New Roman" w:hAnsi="Times New Roman" w:cs="Times New Roman"/>
        </w:rPr>
      </w:pPr>
    </w:p>
    <w:p w:rsidR="0019325E" w:rsidRDefault="0019325E" w:rsidP="0019325E">
      <w:pPr>
        <w:rPr>
          <w:rFonts w:ascii="Times New Roman" w:hAnsi="Times New Roman" w:cs="Times New Roman"/>
        </w:rPr>
      </w:pPr>
    </w:p>
    <w:p w:rsidR="0019325E" w:rsidRDefault="0019325E" w:rsidP="001932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Martyn of London, mercer(q.v.), brought a plaint of trespass and </w:t>
      </w:r>
    </w:p>
    <w:p w:rsidR="0019325E" w:rsidRDefault="0019325E" w:rsidP="001932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taking against him, John </w:t>
      </w:r>
      <w:proofErr w:type="spellStart"/>
      <w:r>
        <w:rPr>
          <w:rFonts w:ascii="Times New Roman" w:hAnsi="Times New Roman" w:cs="Times New Roman"/>
        </w:rPr>
        <w:t>Syrerd</w:t>
      </w:r>
      <w:proofErr w:type="spellEnd"/>
      <w:r>
        <w:rPr>
          <w:rFonts w:ascii="Times New Roman" w:hAnsi="Times New Roman" w:cs="Times New Roman"/>
        </w:rPr>
        <w:t xml:space="preserve">(q.v.) and James </w:t>
      </w:r>
      <w:proofErr w:type="spellStart"/>
      <w:r>
        <w:rPr>
          <w:rFonts w:ascii="Times New Roman" w:hAnsi="Times New Roman" w:cs="Times New Roman"/>
        </w:rPr>
        <w:t>Pyers</w:t>
      </w:r>
      <w:proofErr w:type="spellEnd"/>
      <w:r>
        <w:rPr>
          <w:rFonts w:ascii="Times New Roman" w:hAnsi="Times New Roman" w:cs="Times New Roman"/>
        </w:rPr>
        <w:t>(q.v.) both of Croydon.</w:t>
      </w:r>
    </w:p>
    <w:p w:rsidR="0019325E" w:rsidRDefault="0019325E" w:rsidP="001932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19325E" w:rsidRDefault="0019325E" w:rsidP="0019325E">
      <w:pPr>
        <w:rPr>
          <w:rFonts w:ascii="Times New Roman" w:hAnsi="Times New Roman" w:cs="Times New Roman"/>
        </w:rPr>
      </w:pPr>
    </w:p>
    <w:p w:rsidR="0019325E" w:rsidRDefault="0019325E" w:rsidP="0019325E">
      <w:pPr>
        <w:rPr>
          <w:rFonts w:ascii="Times New Roman" w:hAnsi="Times New Roman" w:cs="Times New Roman"/>
        </w:rPr>
      </w:pPr>
    </w:p>
    <w:p w:rsidR="0019325E" w:rsidRDefault="0019325E" w:rsidP="001932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April 2018</w:t>
      </w:r>
    </w:p>
    <w:p w:rsidR="006B2F86" w:rsidRPr="00E71FC3" w:rsidRDefault="001932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325E" w:rsidRDefault="0019325E" w:rsidP="00E71FC3">
      <w:r>
        <w:separator/>
      </w:r>
    </w:p>
  </w:endnote>
  <w:endnote w:type="continuationSeparator" w:id="0">
    <w:p w:rsidR="0019325E" w:rsidRDefault="0019325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325E" w:rsidRDefault="0019325E" w:rsidP="00E71FC3">
      <w:r>
        <w:separator/>
      </w:r>
    </w:p>
  </w:footnote>
  <w:footnote w:type="continuationSeparator" w:id="0">
    <w:p w:rsidR="0019325E" w:rsidRDefault="0019325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5E"/>
    <w:rsid w:val="0019325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6C686F-5C1D-4DE2-8006-D975AB8C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325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2018-04-17T21:25:00Z</dcterms:created>
  <dcterms:modified xsi:type="dcterms:W3CDTF">2018-04-17T21:26:00Z</dcterms:modified>
</cp:coreProperties>
</file>